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77777777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18315007" w:rsidR="00085CCB" w:rsidRPr="00841F50" w:rsidRDefault="00085CCB" w:rsidP="00FB5A0A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FE1B76">
        <w:t>2</w:t>
      </w:r>
      <w:r w:rsidR="00FB5A0A">
        <w:t>5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r w:rsidR="00FB5A0A">
        <w:t>Vrednotenje mreže mobilnih enot za izvajanje preventivnih programov in programov zmanjšanja škode na področju prepovedanih drog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7684657C" w:rsidR="00085CCB" w:rsidRPr="0037323B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 – podatki o izobrazbi - v postopku oddaj</w:t>
      </w:r>
      <w:r w:rsidR="00A927B5" w:rsidRPr="00A72F52">
        <w:rPr>
          <w:bCs/>
        </w:rPr>
        <w:t xml:space="preserve">e javnega naročila z oznako JN </w:t>
      </w:r>
      <w:r w:rsidR="0083141B">
        <w:rPr>
          <w:bCs/>
        </w:rPr>
        <w:t>2</w:t>
      </w:r>
      <w:r w:rsidR="0037323B">
        <w:rPr>
          <w:bCs/>
        </w:rPr>
        <w:t>5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37323B">
        <w:t>Vrednotenje mreže mobilnih enot za izvajanje preventivnih programov in programov zmanjšanja škode na področju prepovedanih drog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23B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B5A0A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19</TotalTime>
  <Pages>1</Pages>
  <Words>216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1813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37</cp:revision>
  <cp:lastPrinted>2014-11-11T11:21:00Z</cp:lastPrinted>
  <dcterms:created xsi:type="dcterms:W3CDTF">2023-07-14T11:55:00Z</dcterms:created>
  <dcterms:modified xsi:type="dcterms:W3CDTF">2024-07-25T10:49:00Z</dcterms:modified>
</cp:coreProperties>
</file>